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Gravesham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Gravesham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Gravesham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Gravesham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Gravesham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Gravesham are estimated to have a score of 1-2 on the PGSI (low-risk gambling), whilst </w:t>
      </w:r>
      <w:r w:rsidRPr="00773DF7">
        <w:rPr>
          <w:rFonts w:ascii="Libre Franklin Light" w:hAnsi="Libre Franklin Light" w:cs="Calibri Light"/>
          <w:b/>
          <w:bCs/>
          <w:color w:val="C45911" w:themeColor="accent2" w:themeShade="BF"/>
        </w:rPr>
        <w:t xml:space="preserve">5.5%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Gravesham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Gravesham is estimated to be </w:t>
      </w:r>
      <w:r w:rsidRPr="00773DF7">
        <w:rPr>
          <w:rFonts w:ascii="Libre Franklin Light" w:eastAsia="Times New Roman" w:hAnsi="Libre Franklin Light" w:cs="Calibri Light"/>
          <w:b/>
          <w:bCs/>
          <w:color w:val="C45911" w:themeColor="accent2" w:themeShade="BF"/>
        </w:rPr>
        <w:t xml:space="preserve">£2,236,879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Gravesham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17.3%</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Gravesham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Gravesham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Gravesham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raves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Gravesham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raves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Gravesham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Gravesham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raves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Gravesham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Gravesham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Gravesham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Gravesham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Gravesham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Gravesham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£2,236,879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Gravesham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£36,435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£753,498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£53,978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£15,181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£27,832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£1,349,955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£2,236,879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Gravesham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Gravesham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Gravesham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Gravesham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Gravesham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Gravesham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Gravesham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Gravesham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Gravesham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23.4%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Gravesham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Gravesham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Gravesham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18013F8-9323-4F8F-8719-49D0067B814A}"/>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